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A84" w:rsidRDefault="00F15A84" w:rsidP="00BE42BA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F15A84" w:rsidRDefault="00F15A84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15A84" w:rsidRDefault="00F15A84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F15A84" w:rsidRDefault="00F15A84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 w:rsidRPr="006F2958">
        <w:rPr>
          <w:rFonts w:ascii="Times New Roman" w:hAnsi="Times New Roman"/>
          <w:sz w:val="28"/>
          <w:szCs w:val="28"/>
        </w:rPr>
        <w:t>от 15.12.2025 № 10</w:t>
      </w:r>
      <w:r>
        <w:rPr>
          <w:rFonts w:ascii="Times New Roman" w:hAnsi="Times New Roman"/>
          <w:sz w:val="28"/>
          <w:szCs w:val="28"/>
        </w:rPr>
        <w:t>8</w:t>
      </w:r>
    </w:p>
    <w:p w:rsidR="00F15A84" w:rsidRPr="006F2958" w:rsidRDefault="00F15A84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F15A84" w:rsidRDefault="00F15A84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F15A84" w:rsidRDefault="00F15A84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279"/>
        <w:gridCol w:w="136"/>
        <w:gridCol w:w="1142"/>
        <w:gridCol w:w="992"/>
        <w:gridCol w:w="992"/>
        <w:gridCol w:w="992"/>
        <w:gridCol w:w="993"/>
        <w:gridCol w:w="992"/>
        <w:gridCol w:w="992"/>
        <w:gridCol w:w="992"/>
        <w:gridCol w:w="1843"/>
        <w:gridCol w:w="1701"/>
      </w:tblGrid>
      <w:tr w:rsidR="00F15A84" w:rsidRPr="00B37DB5" w:rsidTr="00C27154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F15A84" w:rsidRPr="00B37DB5" w:rsidRDefault="00F15A84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5A84" w:rsidRPr="00B37DB5" w:rsidRDefault="00F15A84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15A8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A8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E4430E" w:rsidRDefault="00F15A84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30E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F15A8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F15A8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F15A8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BC236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BC236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BC236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ind w:left="-108" w:right="-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32385957,80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ind w:left="-103" w:right="-107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szCs w:val="20"/>
              </w:rPr>
              <w:t>5478837,24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C2361" w:rsidRDefault="00F15A84" w:rsidP="00BC2361">
            <w:pPr>
              <w:pStyle w:val="NormalWeb"/>
              <w:jc w:val="center"/>
            </w:pPr>
            <w:r w:rsidRPr="00BC2361">
              <w:rPr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Default="00F15A84" w:rsidP="00BC2361">
            <w:pPr>
              <w:pStyle w:val="NormalWeb"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BC236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F15A84" w:rsidRPr="00B37DB5" w:rsidTr="00C27154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BC2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BC2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BC2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ind w:left="-108" w:right="-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32385957,80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C2361" w:rsidRDefault="00F15A84" w:rsidP="00BC2361">
            <w:pPr>
              <w:ind w:left="-103" w:right="-107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  <w:r w:rsidRPr="00BC2361">
              <w:rPr>
                <w:rFonts w:ascii="Times New Roman" w:hAnsi="Times New Roman"/>
                <w:sz w:val="20"/>
                <w:szCs w:val="20"/>
              </w:rPr>
              <w:t>5478837,24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C2361" w:rsidRDefault="00F15A84" w:rsidP="00BC2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361">
              <w:rPr>
                <w:rFonts w:ascii="Times New Roman" w:hAnsi="Times New Roman"/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BC2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BC23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A84" w:rsidRPr="00B37DB5" w:rsidTr="00C27154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A84" w:rsidRPr="00B37DB5" w:rsidTr="00C27154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A84" w:rsidRPr="00B37DB5" w:rsidTr="00C27154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A84" w:rsidRPr="00B37DB5" w:rsidTr="00C27154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5A8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F15A84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F15A8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Default="00F15A84" w:rsidP="00C271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F15A84" w:rsidRPr="00B37DB5" w:rsidTr="00C27154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401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6173548,84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ind w:left="-76" w:right="-76"/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997062,11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C27154" w:rsidRDefault="00F15A84" w:rsidP="00C401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1019378,92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401B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401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4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6173548,84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C401B3" w:rsidRDefault="00F15A84" w:rsidP="00C401B3">
            <w:pPr>
              <w:ind w:left="-76" w:right="-76"/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997062,11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C27154" w:rsidRDefault="00F15A84" w:rsidP="00C4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1019378,92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401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401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5A84" w:rsidRPr="00B37DB5" w:rsidTr="00C27154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5A84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F15A84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F15A84" w:rsidRPr="00B37DB5" w:rsidTr="00C27154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F15A84" w:rsidRPr="00B37DB5" w:rsidTr="00C27154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15A8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5A84" w:rsidRPr="00E4430E" w:rsidRDefault="00F15A84" w:rsidP="00C27154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430E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E4430E" w:rsidRDefault="00F15A84" w:rsidP="00C27154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30E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E4430E" w:rsidRDefault="00F15A84" w:rsidP="00C27154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430E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5A84" w:rsidRPr="00E4430E" w:rsidRDefault="00F15A84" w:rsidP="00C27154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430E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E4430E" w:rsidRDefault="00F15A84" w:rsidP="00C27154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30E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15A84" w:rsidRPr="00B37DB5" w:rsidRDefault="00F15A84" w:rsidP="00C271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E4430E" w:rsidRDefault="00F15A84" w:rsidP="00C27154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4430E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left="-107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ind w:left="-107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F15A84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A84" w:rsidRPr="00B37DB5" w:rsidRDefault="00F15A84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A84" w:rsidRPr="00B37DB5" w:rsidRDefault="00F15A84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15A84" w:rsidRDefault="00F15A84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главы</w:t>
      </w: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F15A84" w:rsidRDefault="00F15A84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F15A84" w:rsidRDefault="00F15A84" w:rsidP="00431F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31F46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А.В. Тищенко</w:t>
      </w:r>
    </w:p>
    <w:sectPr w:rsidR="00F15A84" w:rsidSect="00800A4C">
      <w:headerReference w:type="even" r:id="rId6"/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A84" w:rsidRDefault="00F15A84" w:rsidP="00FD7872">
      <w:pPr>
        <w:spacing w:after="0" w:line="240" w:lineRule="auto"/>
      </w:pPr>
      <w:r>
        <w:separator/>
      </w:r>
    </w:p>
  </w:endnote>
  <w:endnote w:type="continuationSeparator" w:id="0">
    <w:p w:rsidR="00F15A84" w:rsidRDefault="00F15A84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A84" w:rsidRDefault="00F15A84" w:rsidP="00FD7872">
      <w:pPr>
        <w:spacing w:after="0" w:line="240" w:lineRule="auto"/>
      </w:pPr>
      <w:r>
        <w:separator/>
      </w:r>
    </w:p>
  </w:footnote>
  <w:footnote w:type="continuationSeparator" w:id="0">
    <w:p w:rsidR="00F15A84" w:rsidRDefault="00F15A84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84" w:rsidRDefault="00F15A84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15A84" w:rsidRDefault="00F15A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A84" w:rsidRDefault="00F15A84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F15A84" w:rsidRDefault="00F15A8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F1B6C"/>
    <w:rsid w:val="000F4069"/>
    <w:rsid w:val="00210505"/>
    <w:rsid w:val="002C5A44"/>
    <w:rsid w:val="002E2DA9"/>
    <w:rsid w:val="0031788D"/>
    <w:rsid w:val="003214FA"/>
    <w:rsid w:val="00350531"/>
    <w:rsid w:val="00357F56"/>
    <w:rsid w:val="003C1E9D"/>
    <w:rsid w:val="003E0C72"/>
    <w:rsid w:val="004261F8"/>
    <w:rsid w:val="00431C0D"/>
    <w:rsid w:val="00431F46"/>
    <w:rsid w:val="0045111A"/>
    <w:rsid w:val="0047064D"/>
    <w:rsid w:val="004F6CD4"/>
    <w:rsid w:val="00520413"/>
    <w:rsid w:val="005553ED"/>
    <w:rsid w:val="005740E2"/>
    <w:rsid w:val="00577971"/>
    <w:rsid w:val="005B4A95"/>
    <w:rsid w:val="005B601B"/>
    <w:rsid w:val="005E400B"/>
    <w:rsid w:val="005F4DD4"/>
    <w:rsid w:val="006920C6"/>
    <w:rsid w:val="006A0681"/>
    <w:rsid w:val="006D5B34"/>
    <w:rsid w:val="006F2958"/>
    <w:rsid w:val="00704CFC"/>
    <w:rsid w:val="0074659D"/>
    <w:rsid w:val="0079113B"/>
    <w:rsid w:val="00796745"/>
    <w:rsid w:val="007A6967"/>
    <w:rsid w:val="007B0850"/>
    <w:rsid w:val="007C3690"/>
    <w:rsid w:val="007F0F79"/>
    <w:rsid w:val="00800A4C"/>
    <w:rsid w:val="008074E3"/>
    <w:rsid w:val="00820F0F"/>
    <w:rsid w:val="00830CA8"/>
    <w:rsid w:val="008506AC"/>
    <w:rsid w:val="00862946"/>
    <w:rsid w:val="00895FAC"/>
    <w:rsid w:val="00935992"/>
    <w:rsid w:val="00996C5C"/>
    <w:rsid w:val="009B3A99"/>
    <w:rsid w:val="009C489A"/>
    <w:rsid w:val="009E0431"/>
    <w:rsid w:val="009E5370"/>
    <w:rsid w:val="009F77CE"/>
    <w:rsid w:val="00A21DBB"/>
    <w:rsid w:val="00A81A75"/>
    <w:rsid w:val="00AF478C"/>
    <w:rsid w:val="00AF77D3"/>
    <w:rsid w:val="00B04DF8"/>
    <w:rsid w:val="00B10A10"/>
    <w:rsid w:val="00B17DC9"/>
    <w:rsid w:val="00B33FD1"/>
    <w:rsid w:val="00B37DB5"/>
    <w:rsid w:val="00B50870"/>
    <w:rsid w:val="00B62699"/>
    <w:rsid w:val="00BC2361"/>
    <w:rsid w:val="00BE42BA"/>
    <w:rsid w:val="00C2367A"/>
    <w:rsid w:val="00C25190"/>
    <w:rsid w:val="00C27154"/>
    <w:rsid w:val="00C401B3"/>
    <w:rsid w:val="00C71917"/>
    <w:rsid w:val="00C72DAE"/>
    <w:rsid w:val="00CD3CAC"/>
    <w:rsid w:val="00CD6888"/>
    <w:rsid w:val="00CD6D2F"/>
    <w:rsid w:val="00D00EBD"/>
    <w:rsid w:val="00D321C3"/>
    <w:rsid w:val="00D52B85"/>
    <w:rsid w:val="00DB6ED7"/>
    <w:rsid w:val="00E4430E"/>
    <w:rsid w:val="00E67CCA"/>
    <w:rsid w:val="00E70C4F"/>
    <w:rsid w:val="00EA7ABF"/>
    <w:rsid w:val="00EF6F94"/>
    <w:rsid w:val="00F15A84"/>
    <w:rsid w:val="00F319E7"/>
    <w:rsid w:val="00FB635A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19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6</Pages>
  <Words>976</Words>
  <Characters>5565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36</cp:revision>
  <cp:lastPrinted>2025-12-02T06:10:00Z</cp:lastPrinted>
  <dcterms:created xsi:type="dcterms:W3CDTF">2019-08-19T13:15:00Z</dcterms:created>
  <dcterms:modified xsi:type="dcterms:W3CDTF">2025-12-28T13:59:00Z</dcterms:modified>
</cp:coreProperties>
</file>